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4816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4333875</wp:posOffset>
                </wp:positionH>
                <wp:positionV relativeFrom="paragraph">
                  <wp:posOffset>-695325</wp:posOffset>
                </wp:positionV>
                <wp:extent cx="1962150" cy="838200"/>
                <wp:effectExtent l="0" t="0" r="19050" b="1905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62150" cy="8382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466B0" w:rsidRPr="00535962" w:rsidRDefault="00910A4E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MINERD-CCC-LPN-2021-0006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341.25pt;margin-top:-54.75pt;width:154.5pt;height:66pt;z-index:2516587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466B0" w:rsidRPr="00535962" w:rsidRDefault="00910A4E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MINERD-CCC-LPN-2021-0006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62848" behindDoc="0" locked="0" layoutInCell="1" allowOverlap="1" wp14:anchorId="25648FA7" wp14:editId="1DE7CA25">
            <wp:simplePos x="0" y="0"/>
            <wp:positionH relativeFrom="margin">
              <wp:posOffset>2152650</wp:posOffset>
            </wp:positionH>
            <wp:positionV relativeFrom="paragraph">
              <wp:posOffset>-561975</wp:posOffset>
            </wp:positionV>
            <wp:extent cx="1609725" cy="1047750"/>
            <wp:effectExtent l="0" t="0" r="9525" b="0"/>
            <wp:wrapNone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1" type="#_x0000_t202" style="position:absolute;margin-left:-31.1pt;margin-top:-46.5pt;width:74.65pt;height:24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7fH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E163D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6-0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10A4E">
                                  <w:rPr>
                                    <w:rStyle w:val="Style5"/>
                                    <w:lang w:val="es-DO"/>
                                  </w:rPr>
                                  <w:t>09 de junio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389.95pt;margin-top:12.5pt;width:114.0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" filled="f" stroked="f">
                <v:textbox>
                  <w:txbxContent>
                    <w:p w:rsidR="0026335F" w:rsidRPr="0026335F" w:rsidRDefault="00E163D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6-0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10A4E">
                            <w:rPr>
                              <w:rStyle w:val="Style5"/>
                              <w:lang w:val="es-DO"/>
                            </w:rPr>
                            <w:t>09 de junio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4816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481622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2C64B2B" wp14:editId="1635E3D6">
                                      <wp:extent cx="752475" cy="544195"/>
                                      <wp:effectExtent l="0" t="0" r="9525" b="8255"/>
                                      <wp:docPr id="1" name="Imagen 1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3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52475" cy="54419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iCN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C61BD" w:rsidRPr="00BC61BD" w:rsidRDefault="00481622">
                          <w:pPr>
                            <w:rPr>
                              <w:lang w:val="en-US"/>
                            </w:rPr>
                          </w:pPr>
                          <w:r w:rsidRPr="00481622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2C64B2B" wp14:editId="1635E3D6">
                                <wp:extent cx="752475" cy="544195"/>
                                <wp:effectExtent l="0" t="0" r="9525" b="8255"/>
                                <wp:docPr id="1" name="Imagen 1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3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2475" cy="54419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163D0">
                              <w:fldChar w:fldCharType="begin"/>
                            </w:r>
                            <w:r w:rsidR="00E163D0">
                              <w:instrText xml:space="preserve"> NUMPAGES   \* MERGEFORMAT </w:instrText>
                            </w:r>
                            <w:r w:rsidR="00E163D0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E163D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163D0">
                        <w:fldChar w:fldCharType="begin"/>
                      </w:r>
                      <w:r w:rsidR="00E163D0">
                        <w:instrText xml:space="preserve"> NUMPAGES   \* MERGEFORMAT </w:instrText>
                      </w:r>
                      <w:r w:rsidR="00E163D0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E163D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E163D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816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          Ministerio de Educación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" stroked="f">
                <v:textbox>
                  <w:txbxContent>
                    <w:p w:rsidR="002E1412" w:rsidRPr="002E1412" w:rsidRDefault="00E163D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81622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          Ministerio de Educación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E163D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E163D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  <w:bookmarkStart w:id="0" w:name="_GoBack"/>
      <w:bookmarkEnd w:id="0"/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8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3D0" w:rsidRDefault="00E163D0" w:rsidP="001007E7">
      <w:pPr>
        <w:spacing w:after="0" w:line="240" w:lineRule="auto"/>
      </w:pPr>
      <w:r>
        <w:separator/>
      </w:r>
    </w:p>
  </w:endnote>
  <w:endnote w:type="continuationSeparator" w:id="0">
    <w:p w:rsidR="00E163D0" w:rsidRDefault="00E163D0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3D0" w:rsidRDefault="00E163D0" w:rsidP="001007E7">
      <w:pPr>
        <w:spacing w:after="0" w:line="240" w:lineRule="auto"/>
      </w:pPr>
      <w:r>
        <w:separator/>
      </w:r>
    </w:p>
  </w:footnote>
  <w:footnote w:type="continuationSeparator" w:id="0">
    <w:p w:rsidR="00E163D0" w:rsidRDefault="00E163D0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81622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10A4E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6BA5"/>
    <w:rsid w:val="00D7710E"/>
    <w:rsid w:val="00D90D49"/>
    <w:rsid w:val="00D9600B"/>
    <w:rsid w:val="00DC5D96"/>
    <w:rsid w:val="00DD4F3E"/>
    <w:rsid w:val="00E13E55"/>
    <w:rsid w:val="00E163D0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3BCA3BB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A6A52-2E63-422E-9383-A2DFE9560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Rafael Anibal Perez Perez</cp:lastModifiedBy>
  <cp:revision>6</cp:revision>
  <cp:lastPrinted>2011-03-04T18:48:00Z</cp:lastPrinted>
  <dcterms:created xsi:type="dcterms:W3CDTF">2014-01-15T13:04:00Z</dcterms:created>
  <dcterms:modified xsi:type="dcterms:W3CDTF">2021-06-08T18:55:00Z</dcterms:modified>
</cp:coreProperties>
</file>